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83541" w14:textId="77777777" w:rsidR="00EE4350" w:rsidRDefault="00EE4350" w:rsidP="00EE43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RYKEL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102FEC76" w14:textId="77777777" w:rsidR="00EE4350" w:rsidRDefault="00EE4350" w:rsidP="00EE43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Rochester, Kent.</w:t>
      </w:r>
    </w:p>
    <w:p w14:paraId="198F296F" w14:textId="77777777" w:rsidR="00EE4350" w:rsidRDefault="00EE4350" w:rsidP="00EE4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355481" w14:textId="77777777" w:rsidR="00EE4350" w:rsidRDefault="00EE4350" w:rsidP="00EE4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F78FCA" w14:textId="77777777" w:rsidR="00EE4350" w:rsidRDefault="00EE4350" w:rsidP="00EE43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053F154" w14:textId="77777777" w:rsidR="00EE4350" w:rsidRDefault="00EE4350" w:rsidP="00EE43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F5DFF28" w14:textId="77777777" w:rsidR="00EE4350" w:rsidRDefault="00EE4350" w:rsidP="00EE4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25AA0" w14:textId="77777777" w:rsidR="00EE4350" w:rsidRDefault="00EE4350" w:rsidP="00EE4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2B95B2" w14:textId="77777777" w:rsidR="00EE4350" w:rsidRDefault="00EE4350" w:rsidP="00EE43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0C91306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08A75" w14:textId="77777777" w:rsidR="00EE4350" w:rsidRDefault="00EE4350" w:rsidP="009139A6">
      <w:r>
        <w:separator/>
      </w:r>
    </w:p>
  </w:endnote>
  <w:endnote w:type="continuationSeparator" w:id="0">
    <w:p w14:paraId="2D2B4D96" w14:textId="77777777" w:rsidR="00EE4350" w:rsidRDefault="00EE43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29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1BC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D9F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B1D23" w14:textId="77777777" w:rsidR="00EE4350" w:rsidRDefault="00EE4350" w:rsidP="009139A6">
      <w:r>
        <w:separator/>
      </w:r>
    </w:p>
  </w:footnote>
  <w:footnote w:type="continuationSeparator" w:id="0">
    <w:p w14:paraId="64591BF2" w14:textId="77777777" w:rsidR="00EE4350" w:rsidRDefault="00EE43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FF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870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03C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35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E435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1391F"/>
  <w15:chartTrackingRefBased/>
  <w15:docId w15:val="{0F7D860F-5966-450D-A335-EAA519084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E43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2022-03-18T13:57:00Z</dcterms:created>
  <dcterms:modified xsi:type="dcterms:W3CDTF">2022-03-18T13:58:00Z</dcterms:modified>
</cp:coreProperties>
</file>